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3C" w:rsidRDefault="00F45C3C" w:rsidP="00AD268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притяжательных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прилагательных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концу урока 100% учащихся усовершенствуют умение в правописании суффиксов притяжательных прилагательных; научатся устанавливать зависимость между написанием вопроса и написанием ответа;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речь, память;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взаимосотрудничество.</w:t>
      </w:r>
    </w:p>
    <w:p w:rsidR="00F45C3C" w:rsidRDefault="00F45C3C" w:rsidP="00360C8C">
      <w:pPr>
        <w:keepNext/>
        <w:autoSpaceDE w:val="0"/>
        <w:autoSpaceDN w:val="0"/>
        <w:adjustRightInd w:val="0"/>
        <w:spacing w:before="120" w:after="120"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Орг.момент.</w:t>
      </w:r>
    </w:p>
    <w:p w:rsidR="00F45C3C" w:rsidRDefault="00F45C3C" w:rsidP="00AD26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замените высказывания одним словом – именем прилагательным и запишите их.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Растения, которые находятся в комнате- (комнатные)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Работа, которая выполняется дома- (домашняя)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Почта, которую мы получаем утром- (утренняя)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Дорога, которая пролегает далеко- (дальняя) 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Путешествие, которое было летом – (летнее)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 какому разряду относятся записанные прилагательные?</w:t>
      </w:r>
    </w:p>
    <w:p w:rsidR="00F45C3C" w:rsidRDefault="00F45C3C" w:rsidP="00AD26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Изучение нового материала. 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Наблюдение над языковым материалом. 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Обратимся к рубрике «Давай подумаем» (учебник). Мы с вами  должны  установить  зависимость  между  написанием  вопроса  и ответа.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Сравните  вопросы  и  ответы  в  таблице  учебника,  что  вы  заметили? </w:t>
      </w:r>
      <w:r>
        <w:rPr>
          <w:rFonts w:ascii="Times New Roman" w:hAnsi="Times New Roman" w:cs="Times New Roman"/>
          <w:i/>
          <w:iCs/>
          <w:sz w:val="28"/>
          <w:szCs w:val="28"/>
        </w:rPr>
        <w:t>(Если мягкий знак «ь» есть в вопросе, то он будет и в ответе.)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правило-подсказку о правописании мягкого знака </w:t>
      </w:r>
      <w:r>
        <w:rPr>
          <w:rFonts w:ascii="Times New Roman" w:hAnsi="Times New Roman" w:cs="Times New Roman"/>
          <w:i/>
          <w:iCs/>
          <w:sz w:val="28"/>
          <w:szCs w:val="28"/>
        </w:rPr>
        <w:t>«ь»</w:t>
      </w:r>
      <w:r>
        <w:rPr>
          <w:rFonts w:ascii="Times New Roman" w:hAnsi="Times New Roman" w:cs="Times New Roman"/>
          <w:sz w:val="28"/>
          <w:szCs w:val="28"/>
        </w:rPr>
        <w:t xml:space="preserve"> в притяжательных прилагательных вы можете сформулировать?</w:t>
      </w:r>
    </w:p>
    <w:p w:rsidR="00F45C3C" w:rsidRPr="00360C8C" w:rsidRDefault="00F45C3C" w:rsidP="00360C8C">
      <w:pPr>
        <w:autoSpaceDE w:val="0"/>
        <w:autoSpaceDN w:val="0"/>
        <w:adjustRightInd w:val="0"/>
        <w:spacing w:before="120" w:after="120"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</w:t>
      </w:r>
      <w:r w:rsidRPr="00360C8C">
        <w:rPr>
          <w:rFonts w:ascii="Times New Roman" w:hAnsi="Times New Roman" w:cs="Times New Roman"/>
          <w:b/>
          <w:bCs/>
          <w:spacing w:val="45"/>
          <w:sz w:val="28"/>
          <w:szCs w:val="28"/>
          <w:u w:val="single"/>
        </w:rPr>
        <w:t>Физкультминутка</w:t>
      </w:r>
    </w:p>
    <w:p w:rsidR="00F45C3C" w:rsidRDefault="00F45C3C" w:rsidP="00AD26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Тренировочные упражнения. 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по цепочке (учебник). 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упражнений 2, 3 с опорой на правило (учебник). 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(рабочая тетрадь). 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выберите любой рисунок, придумайте и запишите словосочетания по образцу.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3 самостоятельно (рабочая тетрадь). Проведите взаимопроверку.</w:t>
      </w:r>
    </w:p>
    <w:p w:rsidR="00F45C3C" w:rsidRDefault="00F45C3C" w:rsidP="00AD26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F45C3C" w:rsidRDefault="00F45C3C" w:rsidP="00AD26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Когда в притяжательных именах прилагательных пишется разделительный мягкий знак </w:t>
      </w:r>
      <w:r>
        <w:rPr>
          <w:rFonts w:ascii="Times New Roman" w:hAnsi="Times New Roman" w:cs="Times New Roman"/>
          <w:i/>
          <w:iCs/>
          <w:sz w:val="28"/>
          <w:szCs w:val="28"/>
        </w:rPr>
        <w:t>«ь»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45C3C" w:rsidRDefault="00F45C3C" w:rsidP="00AD26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2 (рабочая тетрадь). </w:t>
      </w:r>
    </w:p>
    <w:p w:rsidR="00F45C3C" w:rsidRDefault="00F45C3C"/>
    <w:sectPr w:rsidR="00F45C3C" w:rsidSect="00F6375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689"/>
    <w:rsid w:val="000D5DDA"/>
    <w:rsid w:val="00360C8C"/>
    <w:rsid w:val="00426D56"/>
    <w:rsid w:val="008F3195"/>
    <w:rsid w:val="00AD2689"/>
    <w:rsid w:val="00DF5261"/>
    <w:rsid w:val="00F45C3C"/>
    <w:rsid w:val="00F63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26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2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6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269</Words>
  <Characters>1534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Светлана</cp:lastModifiedBy>
  <cp:revision>4</cp:revision>
  <dcterms:created xsi:type="dcterms:W3CDTF">2011-03-15T04:41:00Z</dcterms:created>
  <dcterms:modified xsi:type="dcterms:W3CDTF">2011-05-03T13:36:00Z</dcterms:modified>
</cp:coreProperties>
</file>